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9CD1B" w14:textId="3365EF09" w:rsidR="00BA00AB" w:rsidRDefault="00033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COBBE</w:t>
      </w:r>
      <w:r>
        <w:rPr>
          <w:rFonts w:cs="Times New Roman"/>
          <w:szCs w:val="24"/>
        </w:rPr>
        <w:t xml:space="preserve">        (fl.1461-2)</w:t>
      </w:r>
    </w:p>
    <w:p w14:paraId="68900941" w14:textId="6FB8C9EA" w:rsidR="000335B8" w:rsidRDefault="00033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Cutler.</w:t>
      </w:r>
    </w:p>
    <w:p w14:paraId="1F27067A" w14:textId="37304286" w:rsidR="000335B8" w:rsidRDefault="000335B8" w:rsidP="009139A6">
      <w:pPr>
        <w:pStyle w:val="NoSpacing"/>
        <w:rPr>
          <w:rFonts w:cs="Times New Roman"/>
          <w:szCs w:val="24"/>
        </w:rPr>
      </w:pPr>
    </w:p>
    <w:p w14:paraId="5174DE1A" w14:textId="0B7979F8" w:rsidR="000335B8" w:rsidRDefault="000335B8" w:rsidP="009139A6">
      <w:pPr>
        <w:pStyle w:val="NoSpacing"/>
        <w:rPr>
          <w:rFonts w:cs="Times New Roman"/>
          <w:szCs w:val="24"/>
        </w:rPr>
      </w:pPr>
    </w:p>
    <w:p w14:paraId="4E48CF7F" w14:textId="5698E863" w:rsidR="000335B8" w:rsidRDefault="000335B8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He was Beadle of the Cutlers’ Company.</w:t>
      </w:r>
    </w:p>
    <w:p w14:paraId="0AEEDB7A" w14:textId="77777777" w:rsidR="000335B8" w:rsidRDefault="000335B8" w:rsidP="000335B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(“History of the Cutlers’ Company of London and of the Minor Cutlery Crafts, With</w:t>
      </w:r>
    </w:p>
    <w:p w14:paraId="08667E10" w14:textId="77777777" w:rsidR="000335B8" w:rsidRDefault="000335B8" w:rsidP="000335B8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Biographical Notices of Early London Cutlers” by Charles Welch vol.I published by</w:t>
      </w:r>
    </w:p>
    <w:p w14:paraId="43180118" w14:textId="68ED3389" w:rsidR="000335B8" w:rsidRDefault="000335B8" w:rsidP="009139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the Cutlers’ Company 1916 p.</w:t>
      </w:r>
      <w:r>
        <w:rPr>
          <w:rFonts w:eastAsia="Times New Roman" w:cs="Times New Roman"/>
          <w:szCs w:val="24"/>
        </w:rPr>
        <w:t>157)</w:t>
      </w:r>
    </w:p>
    <w:p w14:paraId="6EDF0FCB" w14:textId="7E6DD6B4" w:rsidR="000335B8" w:rsidRDefault="000335B8" w:rsidP="009139A6">
      <w:pPr>
        <w:pStyle w:val="NoSpacing"/>
        <w:rPr>
          <w:rFonts w:eastAsia="Times New Roman" w:cs="Times New Roman"/>
          <w:szCs w:val="24"/>
        </w:rPr>
      </w:pPr>
    </w:p>
    <w:p w14:paraId="56D2B040" w14:textId="6BC060A3" w:rsidR="000335B8" w:rsidRDefault="000335B8" w:rsidP="009139A6">
      <w:pPr>
        <w:pStyle w:val="NoSpacing"/>
        <w:rPr>
          <w:rFonts w:eastAsia="Times New Roman" w:cs="Times New Roman"/>
          <w:szCs w:val="24"/>
        </w:rPr>
      </w:pPr>
    </w:p>
    <w:p w14:paraId="4E4841CD" w14:textId="0E91DAF1" w:rsidR="000335B8" w:rsidRDefault="000335B8" w:rsidP="009139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         1461-2</w:t>
      </w:r>
      <w:r>
        <w:rPr>
          <w:rFonts w:eastAsia="Times New Roman" w:cs="Times New Roman"/>
          <w:szCs w:val="24"/>
        </w:rPr>
        <w:tab/>
        <w:t>He was given 8s for “labouring of certain things for the well and profit of</w:t>
      </w:r>
    </w:p>
    <w:p w14:paraId="0C890594" w14:textId="3123A1CA" w:rsidR="000335B8" w:rsidRDefault="000335B8" w:rsidP="009139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the craft”.</w:t>
      </w:r>
    </w:p>
    <w:p w14:paraId="3F027EB3" w14:textId="5DC37B55" w:rsidR="000335B8" w:rsidRDefault="000335B8" w:rsidP="009139A6">
      <w:pPr>
        <w:pStyle w:val="NoSpacing"/>
        <w:rPr>
          <w:rFonts w:eastAsia="Times New Roman" w:cs="Times New Roman"/>
          <w:szCs w:val="24"/>
        </w:rPr>
      </w:pPr>
    </w:p>
    <w:p w14:paraId="2F5F51B5" w14:textId="76CE60D2" w:rsidR="000335B8" w:rsidRDefault="000335B8" w:rsidP="009139A6">
      <w:pPr>
        <w:pStyle w:val="NoSpacing"/>
        <w:rPr>
          <w:rFonts w:eastAsia="Times New Roman" w:cs="Times New Roman"/>
          <w:szCs w:val="24"/>
        </w:rPr>
      </w:pPr>
    </w:p>
    <w:p w14:paraId="666550D9" w14:textId="04ED2D5F" w:rsidR="000335B8" w:rsidRPr="000335B8" w:rsidRDefault="000335B8" w:rsidP="009139A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17 November 2022</w:t>
      </w:r>
    </w:p>
    <w:sectPr w:rsidR="000335B8" w:rsidRPr="000335B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3C3C55" w14:textId="77777777" w:rsidR="000335B8" w:rsidRDefault="000335B8" w:rsidP="009139A6">
      <w:r>
        <w:separator/>
      </w:r>
    </w:p>
  </w:endnote>
  <w:endnote w:type="continuationSeparator" w:id="0">
    <w:p w14:paraId="5A56F016" w14:textId="77777777" w:rsidR="000335B8" w:rsidRDefault="000335B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98D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6873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BE7F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8E4446" w14:textId="77777777" w:rsidR="000335B8" w:rsidRDefault="000335B8" w:rsidP="009139A6">
      <w:r>
        <w:separator/>
      </w:r>
    </w:p>
  </w:footnote>
  <w:footnote w:type="continuationSeparator" w:id="0">
    <w:p w14:paraId="1885D1B3" w14:textId="77777777" w:rsidR="000335B8" w:rsidRDefault="000335B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A61F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54CC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708D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B8"/>
    <w:rsid w:val="000335B8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7AADC"/>
  <w15:chartTrackingRefBased/>
  <w15:docId w15:val="{0DE2F04A-7742-461E-880B-B44EA36C0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2022-11-17T08:17:00Z</dcterms:created>
  <dcterms:modified xsi:type="dcterms:W3CDTF">2022-11-17T08:21:00Z</dcterms:modified>
</cp:coreProperties>
</file>